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0438A5" w:rsidRDefault="00973F7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00" w:history="1">
        <w:r w:rsidR="000438A5" w:rsidRPr="000F3199">
          <w:rPr>
            <w:rStyle w:val="aa"/>
          </w:rPr>
          <w:t>HH3C-FCOE-MODE-MIB</w:t>
        </w:r>
        <w:r w:rsidR="000438A5">
          <w:rPr>
            <w:webHidden/>
          </w:rPr>
          <w:tab/>
        </w:r>
        <w:r w:rsidR="000438A5">
          <w:rPr>
            <w:webHidden/>
          </w:rPr>
          <w:fldChar w:fldCharType="begin"/>
        </w:r>
        <w:r w:rsidR="000438A5">
          <w:rPr>
            <w:webHidden/>
          </w:rPr>
          <w:instrText xml:space="preserve"> PAGEREF _Toc94098400 \h </w:instrText>
        </w:r>
        <w:r w:rsidR="000438A5">
          <w:rPr>
            <w:webHidden/>
          </w:rPr>
        </w:r>
        <w:r w:rsidR="000438A5">
          <w:rPr>
            <w:webHidden/>
          </w:rPr>
          <w:fldChar w:fldCharType="separate"/>
        </w:r>
        <w:r w:rsidR="000438A5">
          <w:rPr>
            <w:webHidden/>
          </w:rPr>
          <w:t>2</w:t>
        </w:r>
        <w:r w:rsidR="000438A5">
          <w:rPr>
            <w:webHidden/>
          </w:rPr>
          <w:fldChar w:fldCharType="end"/>
        </w:r>
      </w:hyperlink>
    </w:p>
    <w:p w:rsidR="000438A5" w:rsidRDefault="000438A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01" w:history="1">
        <w:r w:rsidRPr="000F3199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973F7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F09BE" w:rsidRPr="00DF09BE" w:rsidRDefault="00DF09BE" w:rsidP="00DF09BE">
      <w:pPr>
        <w:pStyle w:val="1"/>
        <w:tabs>
          <w:tab w:val="num" w:pos="432"/>
        </w:tabs>
        <w:ind w:left="432" w:hanging="432"/>
        <w:jc w:val="both"/>
      </w:pPr>
      <w:bookmarkStart w:id="1" w:name="_Toc397420997"/>
      <w:bookmarkStart w:id="2" w:name="_Toc94098400"/>
      <w:r w:rsidRPr="00DF09BE">
        <w:lastRenderedPageBreak/>
        <w:t>HH3C-</w:t>
      </w:r>
      <w:r w:rsidRPr="00DF09BE">
        <w:rPr>
          <w:rFonts w:hint="eastAsia"/>
        </w:rPr>
        <w:t>FCOE-MODE</w:t>
      </w:r>
      <w:r w:rsidRPr="00DF09BE">
        <w:t>-MIB</w:t>
      </w:r>
      <w:bookmarkEnd w:id="1"/>
      <w:bookmarkEnd w:id="2"/>
      <w:r w:rsidRPr="00DF09BE">
        <w:rPr>
          <w:rFonts w:hint="eastAsia"/>
        </w:rPr>
        <w:t xml:space="preserve"> </w:t>
      </w:r>
    </w:p>
    <w:p w:rsidR="00DF09BE" w:rsidRPr="00DF09BE" w:rsidRDefault="00DF09BE" w:rsidP="00DF09BE">
      <w:r w:rsidRPr="00DF09BE">
        <w:t xml:space="preserve">The HH3C-FCOE-MODE-MIB is for configuring and monitoring </w:t>
      </w:r>
      <w:r w:rsidRPr="00DF09BE">
        <w:rPr>
          <w:rFonts w:hint="eastAsia"/>
        </w:rPr>
        <w:t xml:space="preserve">the working mode of </w:t>
      </w:r>
      <w:r w:rsidRPr="00DF09BE">
        <w:t>FCoE (Fibre Channel over Ethernet)</w:t>
      </w:r>
      <w:r w:rsidRPr="00DF09BE">
        <w:rPr>
          <w:rFonts w:hint="eastAsia"/>
        </w:rPr>
        <w:t xml:space="preserve"> features</w:t>
      </w:r>
      <w:r w:rsidRPr="00DF09BE">
        <w:t>.</w:t>
      </w:r>
    </w:p>
    <w:p w:rsidR="00DF09BE" w:rsidRDefault="00DF09BE" w:rsidP="00DF09B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998"/>
      <w:bookmarkStart w:id="4" w:name="_Toc94098401"/>
      <w:r w:rsidRPr="00CF07E2">
        <w:rPr>
          <w:rFonts w:ascii="Helvetica" w:eastAsia="charset0MS Sans Serif" w:hAnsi="Helvetica" w:cs="Helvetica"/>
        </w:rPr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F09BE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F09BE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07E2">
              <w:rPr>
                <w:rFonts w:ascii="Helvetica" w:hAnsi="Helvetica" w:cs="Helvetica"/>
              </w:rPr>
              <w:t>hh3cFcoeModeCfgMode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135.1.1)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07E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07E2">
              <w:rPr>
                <w:rFonts w:ascii="Helvetica" w:hAnsi="Helvetica" w:cs="Helvetica"/>
              </w:rPr>
              <w:t>As per MIB</w:t>
            </w:r>
          </w:p>
        </w:tc>
      </w:tr>
      <w:tr w:rsidR="00DF09BE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07E2">
              <w:rPr>
                <w:rFonts w:ascii="Helvetica" w:hAnsi="Helvetica" w:cs="Helvetica"/>
              </w:rPr>
              <w:t>hh3cFcoeModeCfgLastResult</w:t>
            </w:r>
            <w:r w:rsidRPr="00CF07E2">
              <w:rPr>
                <w:rFonts w:ascii="Helvetica" w:hAnsi="Helvetica" w:cs="Helvetica" w:hint="eastAsia"/>
              </w:rPr>
              <w:t xml:space="preserve"> (</w:t>
            </w:r>
            <w:r w:rsidRPr="00CF07E2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135.1.2</w:t>
            </w:r>
            <w:r w:rsidRPr="00CF07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07E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F09BE" w:rsidRPr="00522330" w:rsidRDefault="00DF09B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07E2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D9" w:rsidRDefault="00466DD9">
      <w:r>
        <w:separator/>
      </w:r>
    </w:p>
  </w:endnote>
  <w:endnote w:type="continuationSeparator" w:id="0">
    <w:p w:rsidR="00466DD9" w:rsidRDefault="0046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73F7F">
      <w:fldChar w:fldCharType="begin"/>
    </w:r>
    <w:r>
      <w:instrText>PAGE</w:instrText>
    </w:r>
    <w:r w:rsidR="00973F7F">
      <w:fldChar w:fldCharType="separate"/>
    </w:r>
    <w:r w:rsidR="000438A5">
      <w:rPr>
        <w:noProof/>
      </w:rPr>
      <w:t>1</w:t>
    </w:r>
    <w:r w:rsidR="00973F7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438A5">
      <w:fldChar w:fldCharType="begin"/>
    </w:r>
    <w:r w:rsidR="000438A5">
      <w:instrText xml:space="preserve"> NUMPAGES  \* Arabic  \* MERGEFORMAT </w:instrText>
    </w:r>
    <w:r w:rsidR="000438A5">
      <w:fldChar w:fldCharType="separate"/>
    </w:r>
    <w:r w:rsidR="000438A5">
      <w:rPr>
        <w:noProof/>
      </w:rPr>
      <w:t>2</w:t>
    </w:r>
    <w:r w:rsidR="000438A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D9" w:rsidRDefault="00466DD9">
      <w:r>
        <w:separator/>
      </w:r>
    </w:p>
  </w:footnote>
  <w:footnote w:type="continuationSeparator" w:id="0">
    <w:p w:rsidR="00466DD9" w:rsidRDefault="00466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F09BE" w:rsidRPr="00DF09BE">
      <w:t xml:space="preserve"> HH3C-FCOE-MODE-MIB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38A5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66DD9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3F7F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9BE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F09B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F09B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F09B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F09B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F09B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F09B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F09B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DDD6-7D6E-494A-87F9-77E06E82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63</Words>
  <Characters>502</Characters>
  <Application>Microsoft Office Word</Application>
  <DocSecurity>0</DocSecurity>
  <Lines>33</Lines>
  <Paragraphs>28</Paragraphs>
  <ScaleCrop>false</ScaleCrop>
  <Company/>
  <LinksUpToDate>false</LinksUpToDate>
  <CharactersWithSpaces>537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2022-01-26T06:04:00Z</dcterms:modified>
</cp:coreProperties>
</file>